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1B5CF2C8" w:rsidR="001466B0" w:rsidRPr="00502CAA" w:rsidRDefault="00502CAA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502CA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SUPBANCO-DAF-CM-2021-00</w:t>
                                </w:r>
                                <w:r w:rsidR="000D5C39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93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1B5CF2C8" w:rsidR="001466B0" w:rsidRPr="00502CAA" w:rsidRDefault="00502CAA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502CA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SUPBANCO-DAF-CM-2021-00</w:t>
                          </w:r>
                          <w:r w:rsidR="000D5C39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93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0D5C3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0D5C3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0D5C3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0D5C3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0D5C3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0D5C3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25</cp:revision>
  <cp:lastPrinted>2011-03-04T18:48:00Z</cp:lastPrinted>
  <dcterms:created xsi:type="dcterms:W3CDTF">2014-01-15T13:04:00Z</dcterms:created>
  <dcterms:modified xsi:type="dcterms:W3CDTF">2021-11-29T13:00:00Z</dcterms:modified>
</cp:coreProperties>
</file>